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4370">
        <w:rPr>
          <w:rFonts w:ascii="Arial" w:hAnsi="Arial" w:cs="Arial"/>
          <w:b/>
          <w:caps/>
          <w:sz w:val="28"/>
          <w:szCs w:val="28"/>
        </w:rPr>
        <w:t>2362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32EF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2EFA">
              <w:rPr>
                <w:rFonts w:ascii="Arial" w:hAnsi="Arial" w:cs="Arial"/>
                <w:sz w:val="20"/>
                <w:szCs w:val="20"/>
              </w:rPr>
              <w:t xml:space="preserve">À JTU - JACAREÍ TRANSPORTE URBANO Ltda., objetivando a elaboração de estudos para a criação de uma linha de ônibus que atenda o PARQUE DOS </w:t>
            </w:r>
            <w:proofErr w:type="gramStart"/>
            <w:r w:rsidRPr="00132EFA">
              <w:rPr>
                <w:rFonts w:ascii="Arial" w:hAnsi="Arial" w:cs="Arial"/>
                <w:sz w:val="20"/>
                <w:szCs w:val="20"/>
              </w:rPr>
              <w:t>SINOS.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32EFA" w:rsidRPr="008B4370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b/>
          <w:sz w:val="23"/>
          <w:szCs w:val="23"/>
        </w:rPr>
        <w:t>REQUEREMOS</w:t>
      </w:r>
      <w:r w:rsidRPr="008B4370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Excelentíssimo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8B4370">
          <w:rPr>
            <w:rFonts w:ascii="Arial" w:hAnsi="Arial" w:cs="Arial"/>
            <w:sz w:val="23"/>
            <w:szCs w:val="23"/>
          </w:rPr>
          <w:t>Senhor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Presidente</w:t>
        </w:r>
      </w:smartTag>
      <w:r w:rsidRPr="008B4370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Casa</w:t>
        </w:r>
      </w:smartTag>
      <w:r w:rsidRPr="008B4370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ouvido</w:t>
        </w:r>
      </w:smartTag>
      <w:r w:rsidRPr="008B4370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aprovado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8B4370">
          <w:rPr>
            <w:rFonts w:ascii="Arial" w:hAnsi="Arial" w:cs="Arial"/>
            <w:sz w:val="23"/>
            <w:szCs w:val="23"/>
          </w:rPr>
          <w:t>pelo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Egrégio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Plenário</w:t>
        </w:r>
      </w:smartTag>
      <w:r w:rsidRPr="008B4370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formalidades</w:t>
        </w:r>
      </w:smartTag>
      <w:r w:rsidRPr="008B4370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regimentais</w:t>
        </w:r>
      </w:smartTag>
      <w:r w:rsidRPr="008B4370">
        <w:rPr>
          <w:rFonts w:ascii="Arial" w:hAnsi="Arial" w:cs="Arial"/>
          <w:sz w:val="23"/>
          <w:szCs w:val="23"/>
        </w:rPr>
        <w:t xml:space="preserve">, seja </w:t>
      </w:r>
      <w:proofErr w:type="gramStart"/>
      <w:r w:rsidRPr="008B4370">
        <w:rPr>
          <w:rFonts w:ascii="Arial" w:hAnsi="Arial" w:cs="Arial"/>
          <w:sz w:val="23"/>
          <w:szCs w:val="23"/>
        </w:rPr>
        <w:t>oficiado</w:t>
      </w:r>
      <w:proofErr w:type="gramEnd"/>
      <w:r w:rsidRPr="008B4370">
        <w:rPr>
          <w:rFonts w:ascii="Arial" w:hAnsi="Arial" w:cs="Arial"/>
          <w:sz w:val="23"/>
          <w:szCs w:val="23"/>
        </w:rPr>
        <w:t xml:space="preserve"> </w:t>
      </w:r>
      <w:r w:rsidR="00132EFA" w:rsidRPr="008B4370">
        <w:rPr>
          <w:rFonts w:ascii="Arial" w:hAnsi="Arial" w:cs="Arial"/>
          <w:sz w:val="23"/>
          <w:szCs w:val="23"/>
        </w:rPr>
        <w:t>à JTU - JACAREÍ TRANSPORTE URBANO Ltda. objetivando a elaboração de estudos para a criação de uma linha de ônibus que atenda o PARQUE DOS SINOS, visando atender antiga reivindicação da população que utiliza o transporte público municipal.</w:t>
      </w:r>
    </w:p>
    <w:p w:rsidR="00132EFA" w:rsidRPr="008B4370" w:rsidRDefault="008B4370" w:rsidP="00132E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 xml:space="preserve">Como certamente já é de conhecimento dessa empresa, atualmente nenhuma linha de ônibus </w:t>
      </w:r>
      <w:r w:rsidR="00132EFA" w:rsidRPr="008B4370">
        <w:rPr>
          <w:rFonts w:ascii="Arial" w:hAnsi="Arial" w:cs="Arial"/>
          <w:sz w:val="23"/>
          <w:szCs w:val="23"/>
        </w:rPr>
        <w:t xml:space="preserve">atende o Parque dos Sinos, prejudicando sobremaneira e especialmente a população residente no bairro, sem desmerecer </w:t>
      </w:r>
      <w:r w:rsidRPr="008B4370">
        <w:rPr>
          <w:rFonts w:ascii="Arial" w:hAnsi="Arial" w:cs="Arial"/>
          <w:sz w:val="23"/>
          <w:szCs w:val="23"/>
        </w:rPr>
        <w:t>aos demais</w:t>
      </w:r>
      <w:r w:rsidR="00132EFA" w:rsidRPr="008B4370">
        <w:rPr>
          <w:rFonts w:ascii="Arial" w:hAnsi="Arial" w:cs="Arial"/>
          <w:sz w:val="23"/>
          <w:szCs w:val="23"/>
        </w:rPr>
        <w:t xml:space="preserve"> que se dirigem ao local.</w:t>
      </w:r>
    </w:p>
    <w:p w:rsidR="00132EFA" w:rsidRPr="008B4370" w:rsidRDefault="00132EFA" w:rsidP="00132E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>A situação tem exigido que os munícipes que possuam como destino o Parque dos Sinos, ou que do referido bairro busquem acesso à outra localidade, percorram um longo trajeto a pé para ter acesso ao transporte público.</w:t>
      </w:r>
    </w:p>
    <w:p w:rsidR="00132EFA" w:rsidRPr="008B4370" w:rsidRDefault="00132EFA" w:rsidP="00132E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>Dúvida não há que a situação exposta vem gerando incontáveis transtornos, especialmente porque geralmente os usuários do transporte público ficam expostos aos inúmeros riscos à saúde frutos da longa exposição às intempéries, bem como ficam sujeitos a atos criminosos em virtude da frequente presença de delinquentes no trajeto percorrido.</w:t>
      </w:r>
    </w:p>
    <w:p w:rsidR="00132EFA" w:rsidRPr="008B4370" w:rsidRDefault="00132EFA" w:rsidP="00132EF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 xml:space="preserve">É prudente observar que o pedido exposto neste requerimento sempre existiu, especialmente porque o número de pessoas que recorrem ao transporte público municipal vem aumentando consideravelmente. Cumpre-nos relembrar que o aludido bairro vem crescendo abruptamente, concentrando hoje grande número de moradores e prestadores de serviços de modo geral. </w:t>
      </w:r>
    </w:p>
    <w:p w:rsidR="008B4370" w:rsidRPr="008B4370" w:rsidRDefault="008B4370" w:rsidP="008B4370">
      <w:pPr>
        <w:spacing w:after="240" w:line="276" w:lineRule="auto"/>
        <w:ind w:left="2694" w:hanging="2694"/>
        <w:jc w:val="both"/>
        <w:rPr>
          <w:rFonts w:ascii="Arial" w:hAnsi="Arial" w:cs="Arial"/>
          <w:i/>
          <w:sz w:val="18"/>
          <w:szCs w:val="18"/>
        </w:rPr>
      </w:pPr>
      <w:r w:rsidRPr="008B4370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2362/15:</w:t>
      </w:r>
      <w:r w:rsidRPr="008B4370">
        <w:rPr>
          <w:rFonts w:ascii="Arial" w:hAnsi="Arial" w:cs="Arial"/>
          <w:i/>
          <w:sz w:val="18"/>
          <w:szCs w:val="18"/>
        </w:rPr>
        <w:tab/>
        <w:t>À JTU - JACAREÍ TRANSPORTE URBANO Ltda., objetivando a elaboração de estudos para a criação de uma linha de ônibus que atenda o PARQUE DOS SINOS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8B4370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8B4370">
        <w:rPr>
          <w:rFonts w:ascii="Arial" w:hAnsi="Arial" w:cs="Arial"/>
          <w:i/>
          <w:sz w:val="18"/>
          <w:szCs w:val="18"/>
        </w:rPr>
        <w:t>.</w:t>
      </w:r>
      <w:r w:rsidRPr="008B4370">
        <w:rPr>
          <w:rFonts w:ascii="Arial" w:hAnsi="Arial" w:cs="Arial"/>
          <w:i/>
          <w:sz w:val="18"/>
          <w:szCs w:val="18"/>
        </w:rPr>
        <w:cr/>
      </w:r>
    </w:p>
    <w:p w:rsidR="00691CF5" w:rsidRPr="008B4370" w:rsidRDefault="00132EFA" w:rsidP="008B437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 xml:space="preserve">Por isso, entendemos que o acolhimento deste requerimento se faz necessário, pois se alicerça no direito ao transporte público, e concretiza antiga pretensão dos moradores e prestadores de serviço do Parque dos </w:t>
      </w:r>
      <w:r w:rsidR="008B4370" w:rsidRPr="008B4370">
        <w:rPr>
          <w:rFonts w:ascii="Arial" w:hAnsi="Arial" w:cs="Arial"/>
          <w:sz w:val="23"/>
          <w:szCs w:val="23"/>
        </w:rPr>
        <w:t xml:space="preserve">Sinos. </w:t>
      </w:r>
      <w:r w:rsidR="00691CF5" w:rsidRPr="008B4370">
        <w:rPr>
          <w:rFonts w:ascii="Arial" w:hAnsi="Arial" w:cs="Arial"/>
          <w:sz w:val="23"/>
          <w:szCs w:val="23"/>
        </w:rPr>
        <w:fldChar w:fldCharType="begin"/>
      </w:r>
      <w:r w:rsidR="00691CF5" w:rsidRPr="008B4370">
        <w:rPr>
          <w:rFonts w:ascii="Arial" w:hAnsi="Arial" w:cs="Arial"/>
          <w:sz w:val="23"/>
          <w:szCs w:val="23"/>
        </w:rPr>
        <w:instrText xml:space="preserve">  </w:instrText>
      </w:r>
      <w:r w:rsidR="00691CF5" w:rsidRPr="008B4370">
        <w:rPr>
          <w:rFonts w:ascii="Arial" w:hAnsi="Arial" w:cs="Arial"/>
          <w:sz w:val="23"/>
          <w:szCs w:val="23"/>
        </w:rPr>
        <w:fldChar w:fldCharType="end"/>
      </w:r>
    </w:p>
    <w:p w:rsidR="00691CF5" w:rsidRPr="008B437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8B4370">
        <w:rPr>
          <w:rFonts w:ascii="Arial" w:hAnsi="Arial" w:cs="Arial"/>
          <w:sz w:val="23"/>
          <w:szCs w:val="23"/>
        </w:rPr>
        <w:t>Assim sendo, mui respeitosamente recorremos à compreensão e aos préstimos d</w:t>
      </w:r>
      <w:r w:rsidR="00132EFA" w:rsidRPr="008B4370">
        <w:rPr>
          <w:rFonts w:ascii="Arial" w:hAnsi="Arial" w:cs="Arial"/>
          <w:sz w:val="23"/>
          <w:szCs w:val="23"/>
        </w:rPr>
        <w:t xml:space="preserve">a </w:t>
      </w:r>
      <w:r w:rsidR="008B4370" w:rsidRPr="008B4370">
        <w:rPr>
          <w:rFonts w:ascii="Arial" w:hAnsi="Arial" w:cs="Arial"/>
          <w:sz w:val="23"/>
          <w:szCs w:val="23"/>
        </w:rPr>
        <w:t>JTU - JACAREÍ TRANSPORTE URBANO Ltda.</w:t>
      </w:r>
      <w:bookmarkStart w:id="0" w:name="_GoBack"/>
      <w:bookmarkEnd w:id="0"/>
      <w:r w:rsidRPr="008B4370">
        <w:rPr>
          <w:rFonts w:ascii="Arial" w:hAnsi="Arial" w:cs="Arial"/>
          <w:sz w:val="23"/>
          <w:szCs w:val="23"/>
        </w:rPr>
        <w:t xml:space="preserve"> e, antecipando agradecimento pela atenção dispensada, subscrevemos.</w:t>
      </w:r>
    </w:p>
    <w:p w:rsidR="00691CF5" w:rsidRPr="008B4370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BD1F36" w:rsidRPr="008B4370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Sala</w:t>
        </w:r>
      </w:smartTag>
      <w:r w:rsidRPr="008B4370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8B4370">
          <w:rPr>
            <w:rFonts w:ascii="Arial" w:hAnsi="Arial" w:cs="Arial"/>
            <w:sz w:val="23"/>
            <w:szCs w:val="23"/>
          </w:rPr>
          <w:t>Sessões</w:t>
        </w:r>
      </w:smartTag>
      <w:r w:rsidRPr="008B4370">
        <w:rPr>
          <w:rFonts w:ascii="Arial" w:hAnsi="Arial" w:cs="Arial"/>
          <w:sz w:val="23"/>
          <w:szCs w:val="23"/>
        </w:rPr>
        <w:t xml:space="preserve">, </w:t>
      </w:r>
      <w:proofErr w:type="gramStart"/>
      <w:r w:rsidR="00132EFA" w:rsidRPr="008B4370">
        <w:rPr>
          <w:rFonts w:ascii="Arial" w:hAnsi="Arial" w:cs="Arial"/>
          <w:sz w:val="23"/>
          <w:szCs w:val="23"/>
        </w:rPr>
        <w:t>4</w:t>
      </w:r>
      <w:proofErr w:type="gramEnd"/>
      <w:r w:rsidR="00132EFA" w:rsidRPr="008B4370">
        <w:rPr>
          <w:rFonts w:ascii="Arial" w:hAnsi="Arial" w:cs="Arial"/>
          <w:sz w:val="23"/>
          <w:szCs w:val="23"/>
        </w:rPr>
        <w:t xml:space="preserve"> de novembro de 2015.</w:t>
      </w:r>
    </w:p>
    <w:p w:rsidR="00132EFA" w:rsidRPr="008B4370" w:rsidRDefault="00132EF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32EFA" w:rsidRPr="008B4370" w:rsidRDefault="00132EF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32EFA" w:rsidRPr="008B4370" w:rsidRDefault="00132EFA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32EFA" w:rsidRPr="00132EFA" w:rsidRDefault="00132EFA" w:rsidP="00132EFA">
      <w:pPr>
        <w:jc w:val="center"/>
        <w:rPr>
          <w:rFonts w:ascii="Arial" w:hAnsi="Arial"/>
          <w:b/>
          <w:sz w:val="23"/>
          <w:szCs w:val="23"/>
        </w:rPr>
      </w:pPr>
      <w:r w:rsidRPr="00132EFA">
        <w:rPr>
          <w:rFonts w:ascii="Arial" w:hAnsi="Arial"/>
          <w:b/>
          <w:sz w:val="23"/>
          <w:szCs w:val="23"/>
        </w:rPr>
        <w:t>ANTONELE MARMO</w:t>
      </w:r>
    </w:p>
    <w:p w:rsidR="00132EFA" w:rsidRPr="00132EFA" w:rsidRDefault="00132EFA" w:rsidP="00132EFA">
      <w:pPr>
        <w:jc w:val="center"/>
        <w:rPr>
          <w:rFonts w:ascii="Arial" w:hAnsi="Arial"/>
          <w:sz w:val="23"/>
          <w:szCs w:val="23"/>
        </w:rPr>
      </w:pPr>
      <w:r w:rsidRPr="00132EFA">
        <w:rPr>
          <w:rFonts w:ascii="Arial" w:hAnsi="Arial"/>
          <w:sz w:val="23"/>
          <w:szCs w:val="23"/>
        </w:rPr>
        <w:t>Vereador - PT</w:t>
      </w:r>
    </w:p>
    <w:sectPr w:rsidR="00132EFA" w:rsidRPr="00132EF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3A" w:rsidRDefault="003E633A">
      <w:r>
        <w:separator/>
      </w:r>
    </w:p>
  </w:endnote>
  <w:endnote w:type="continuationSeparator" w:id="0">
    <w:p w:rsidR="003E633A" w:rsidRDefault="003E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3A" w:rsidRDefault="003E633A">
      <w:r>
        <w:separator/>
      </w:r>
    </w:p>
  </w:footnote>
  <w:footnote w:type="continuationSeparator" w:id="0">
    <w:p w:rsidR="003E633A" w:rsidRDefault="003E6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4070C33" wp14:editId="6D6BC84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AF058FD" wp14:editId="5192B71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4874E72" wp14:editId="55D9116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2EF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E633A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4370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381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2015-11-03T13:11:00Z</dcterms:created>
  <dcterms:modified xsi:type="dcterms:W3CDTF">2015-11-03T13:11:00Z</dcterms:modified>
</cp:coreProperties>
</file>